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7F" w:rsidRDefault="00F1567F" w:rsidP="00F1567F"/>
    <w:p w:rsidR="00F1567F" w:rsidRDefault="00F1567F" w:rsidP="00F1567F">
      <w:pPr>
        <w:rPr>
          <w:b/>
        </w:rPr>
      </w:pPr>
      <w:r w:rsidRPr="00F54A2D">
        <w:rPr>
          <w:b/>
        </w:rPr>
        <w:t xml:space="preserve">Samtykkeskjema for elever på </w:t>
      </w:r>
      <w:r>
        <w:rPr>
          <w:b/>
        </w:rPr>
        <w:t xml:space="preserve">………………skole </w:t>
      </w:r>
      <w:r w:rsidRPr="00F54A2D">
        <w:rPr>
          <w:b/>
        </w:rPr>
        <w:t xml:space="preserve"> –</w:t>
      </w:r>
    </w:p>
    <w:p w:rsidR="009143FC" w:rsidRDefault="009143FC" w:rsidP="00F1567F">
      <w:pPr>
        <w:rPr>
          <w:b/>
        </w:rPr>
      </w:pPr>
    </w:p>
    <w:p w:rsidR="009143FC" w:rsidRDefault="009143FC" w:rsidP="00F1567F"/>
    <w:p w:rsidR="00F1567F" w:rsidRPr="00F54A2D" w:rsidRDefault="00F1567F" w:rsidP="00F1567F">
      <w:pPr>
        <w:rPr>
          <w:b/>
        </w:rPr>
      </w:pPr>
      <w:r w:rsidRPr="00F54A2D">
        <w:rPr>
          <w:b/>
        </w:rPr>
        <w:t xml:space="preserve">Til kjernegruppa i </w:t>
      </w:r>
      <w:r w:rsidR="009143FC">
        <w:rPr>
          <w:b/>
        </w:rPr>
        <w:t>……………………………</w:t>
      </w:r>
      <w:r w:rsidRPr="00F54A2D">
        <w:rPr>
          <w:b/>
        </w:rPr>
        <w:t>kommune</w:t>
      </w:r>
    </w:p>
    <w:p w:rsidR="00F1567F" w:rsidRDefault="00F1567F" w:rsidP="00F1567F">
      <w:r>
        <w:t>Bestående av representanter fra følgende enheter: helsestasjon, familiesenteret, barnevern, politi og …………… skole/sosiallærer</w:t>
      </w:r>
    </w:p>
    <w:p w:rsidR="00F1567F" w:rsidRDefault="00F1567F" w:rsidP="00F1567F"/>
    <w:p w:rsidR="00F1567F" w:rsidRDefault="00F1567F" w:rsidP="00F1567F">
      <w:r>
        <w:t>I enkelte saker kan det også være aktuelt å samarbeide med representanter fra andre enheter, slik som; NAV, A-</w:t>
      </w:r>
      <w:proofErr w:type="spellStart"/>
      <w:r>
        <w:t>Bup</w:t>
      </w:r>
      <w:proofErr w:type="spellEnd"/>
      <w:r>
        <w:t>, fagenhet for kultur, fagenhet for bygg og eiendom, fagenhet for barnehage m.fl.</w:t>
      </w:r>
    </w:p>
    <w:p w:rsidR="00F1567F" w:rsidRDefault="00F1567F" w:rsidP="00F1567F"/>
    <w:p w:rsidR="00F1567F" w:rsidRDefault="00F1567F" w:rsidP="00F1567F">
      <w:r>
        <w:t>Jeg gir med dette tillatelse til at min sak blir drøftet/behandlet i teamet uavhengig av de enkelte deltakernes taushetsplikt.  Jeg forplikter meg til å møte opp på møter i kjernegruppa når jeg blir innkalt.</w:t>
      </w:r>
    </w:p>
    <w:p w:rsidR="00F1567F" w:rsidRDefault="00F1567F" w:rsidP="00F1567F"/>
    <w:p w:rsidR="00F1567F" w:rsidRDefault="00F1567F" w:rsidP="00F1567F"/>
    <w:p w:rsidR="00F1567F" w:rsidRDefault="00F1567F" w:rsidP="00F1567F">
      <w:r>
        <w:t>Elevens navn:</w:t>
      </w:r>
    </w:p>
    <w:p w:rsidR="00F1567F" w:rsidRDefault="00F1567F" w:rsidP="00F1567F"/>
    <w:p w:rsidR="00F1567F" w:rsidRDefault="00F1567F" w:rsidP="00F1567F">
      <w:r>
        <w:t>Adresse:</w:t>
      </w:r>
    </w:p>
    <w:p w:rsidR="00F1567F" w:rsidRDefault="00F1567F" w:rsidP="00F1567F"/>
    <w:p w:rsidR="00F1567F" w:rsidRDefault="00F1567F" w:rsidP="00F1567F">
      <w:r>
        <w:t>Telefon hjem:</w:t>
      </w:r>
    </w:p>
    <w:p w:rsidR="00F1567F" w:rsidRDefault="00F1567F" w:rsidP="00F1567F"/>
    <w:p w:rsidR="00F1567F" w:rsidRDefault="00F1567F" w:rsidP="00F1567F">
      <w:r>
        <w:t>Mobiltelefon foreldre:</w:t>
      </w:r>
    </w:p>
    <w:p w:rsidR="00F1567F" w:rsidRDefault="00F1567F" w:rsidP="00F1567F"/>
    <w:p w:rsidR="00F1567F" w:rsidRDefault="00F1567F" w:rsidP="00F1567F">
      <w:r>
        <w:t xml:space="preserve">Mobiltelefon elev: </w:t>
      </w:r>
    </w:p>
    <w:p w:rsidR="00F1567F" w:rsidRDefault="00F1567F" w:rsidP="00F1567F"/>
    <w:p w:rsidR="00F1567F" w:rsidRDefault="00F1567F" w:rsidP="00F1567F">
      <w:r>
        <w:t xml:space="preserve">Mandal den……………… </w:t>
      </w:r>
    </w:p>
    <w:p w:rsidR="00F1567F" w:rsidRDefault="00F1567F" w:rsidP="00F1567F"/>
    <w:p w:rsidR="00F1567F" w:rsidRDefault="00F1567F" w:rsidP="00F1567F">
      <w:r>
        <w:t>………………………………………………</w:t>
      </w:r>
    </w:p>
    <w:p w:rsidR="00F1567F" w:rsidRDefault="00F1567F" w:rsidP="00F1567F">
      <w:r>
        <w:t>Elevens underskrift</w:t>
      </w:r>
    </w:p>
    <w:p w:rsidR="00F1567F" w:rsidRDefault="00F1567F" w:rsidP="00F1567F"/>
    <w:p w:rsidR="00F1567F" w:rsidRDefault="00F1567F" w:rsidP="00F1567F"/>
    <w:p w:rsidR="00F1567F" w:rsidRDefault="00F1567F" w:rsidP="00F1567F">
      <w:r>
        <w:t>………………………………………………</w:t>
      </w:r>
    </w:p>
    <w:p w:rsidR="00F1567F" w:rsidRDefault="00F1567F" w:rsidP="00F1567F">
      <w:r>
        <w:t xml:space="preserve">Foresattes underskrift </w:t>
      </w:r>
    </w:p>
    <w:p w:rsidR="00F1567F" w:rsidRDefault="00F1567F" w:rsidP="00F1567F">
      <w:pPr>
        <w:pBdr>
          <w:bottom w:val="single" w:sz="6" w:space="1" w:color="auto"/>
        </w:pBdr>
      </w:pPr>
    </w:p>
    <w:p w:rsidR="00F1567F" w:rsidRDefault="00F1567F" w:rsidP="00F1567F"/>
    <w:p w:rsidR="00F1567F" w:rsidRDefault="00F1567F" w:rsidP="00F1567F"/>
    <w:p w:rsidR="00F1567F" w:rsidRDefault="00F1567F" w:rsidP="00F1567F">
      <w:r>
        <w:t xml:space="preserve">Jeg har fått tilbud om at min sak blir behandler i kjernegruppa i </w:t>
      </w:r>
      <w:r w:rsidR="009143FC">
        <w:t>………………</w:t>
      </w:r>
      <w:r>
        <w:t>kommune, men velger å si nei til tilbudet.</w:t>
      </w:r>
    </w:p>
    <w:p w:rsidR="00F1567F" w:rsidRDefault="00F1567F" w:rsidP="00F1567F"/>
    <w:p w:rsidR="00F1567F" w:rsidRDefault="00F1567F" w:rsidP="00F1567F"/>
    <w:p w:rsidR="00F1567F" w:rsidRDefault="009143FC" w:rsidP="00F1567F">
      <w:r>
        <w:t>……………….</w:t>
      </w:r>
      <w:r w:rsidR="00F1567F">
        <w:t>den: ……………………..</w:t>
      </w:r>
    </w:p>
    <w:p w:rsidR="00F1567F" w:rsidRDefault="00F1567F" w:rsidP="00F1567F"/>
    <w:p w:rsidR="00F1567F" w:rsidRDefault="00F1567F" w:rsidP="00F1567F"/>
    <w:p w:rsidR="00F1567F" w:rsidRDefault="00F1567F" w:rsidP="00F1567F"/>
    <w:p w:rsidR="00F1567F" w:rsidRDefault="00F1567F" w:rsidP="00F1567F">
      <w:r>
        <w:t>…………………………………………………</w:t>
      </w:r>
    </w:p>
    <w:p w:rsidR="00F1567F" w:rsidRDefault="00F1567F" w:rsidP="00F1567F">
      <w:r>
        <w:t>Foresattes underskrift</w:t>
      </w:r>
    </w:p>
    <w:p w:rsidR="00994DBA" w:rsidRDefault="00994DBA" w:rsidP="00F1567F"/>
    <w:p w:rsidR="00994DBA" w:rsidRDefault="00994DBA" w:rsidP="00F1567F"/>
    <w:p w:rsidR="00994DBA" w:rsidRDefault="00994DBA" w:rsidP="00F1567F"/>
    <w:p w:rsidR="00F1567F" w:rsidRDefault="00F1567F" w:rsidP="00F1567F"/>
    <w:p w:rsidR="00F1567F" w:rsidRPr="00FD077F" w:rsidRDefault="00F1567F" w:rsidP="00F1567F">
      <w:pPr>
        <w:rPr>
          <w:b/>
        </w:rPr>
      </w:pPr>
      <w:r w:rsidRPr="00FD077F">
        <w:rPr>
          <w:b/>
        </w:rPr>
        <w:t>LOGG SKJEMA</w:t>
      </w:r>
      <w:r>
        <w:rPr>
          <w:b/>
        </w:rPr>
        <w:t xml:space="preserve"> - </w:t>
      </w:r>
      <w:r w:rsidRPr="00FD077F">
        <w:rPr>
          <w:b/>
        </w:rPr>
        <w:t xml:space="preserve"> Kjernegruppe</w:t>
      </w:r>
    </w:p>
    <w:p w:rsidR="00F1567F" w:rsidRDefault="00F1567F" w:rsidP="00F1567F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F1567F" w:rsidTr="00F1567F">
        <w:trPr>
          <w:trHeight w:val="720"/>
        </w:trPr>
        <w:tc>
          <w:tcPr>
            <w:tcW w:w="8820" w:type="dxa"/>
          </w:tcPr>
          <w:p w:rsidR="00F1567F" w:rsidRDefault="00F1567F" w:rsidP="00F1567F">
            <w:r>
              <w:t>Navn på deltakere fra Kjernegruppa:</w:t>
            </w:r>
          </w:p>
          <w:p w:rsidR="00F1567F" w:rsidRDefault="00F1567F" w:rsidP="00F1567F"/>
          <w:p w:rsidR="00F1567F" w:rsidRDefault="00F1567F" w:rsidP="00F1567F"/>
          <w:p w:rsidR="00F1567F" w:rsidRDefault="00F1567F" w:rsidP="00F1567F"/>
        </w:tc>
      </w:tr>
    </w:tbl>
    <w:p w:rsidR="00F1567F" w:rsidRDefault="00F1567F" w:rsidP="00F1567F">
      <w:pPr>
        <w:tabs>
          <w:tab w:val="left" w:pos="3400"/>
        </w:tabs>
      </w:pPr>
      <w:r>
        <w:tab/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4860"/>
      </w:tblGrid>
      <w:tr w:rsidR="00F1567F" w:rsidTr="00F1567F">
        <w:trPr>
          <w:trHeight w:val="230"/>
        </w:trPr>
        <w:tc>
          <w:tcPr>
            <w:tcW w:w="4320" w:type="dxa"/>
          </w:tcPr>
          <w:p w:rsidR="00F1567F" w:rsidRDefault="00F1567F" w:rsidP="00F1567F">
            <w:r>
              <w:t xml:space="preserve">Navn: </w:t>
            </w:r>
          </w:p>
        </w:tc>
        <w:tc>
          <w:tcPr>
            <w:tcW w:w="4860" w:type="dxa"/>
          </w:tcPr>
          <w:p w:rsidR="00F1567F" w:rsidRDefault="00F1567F" w:rsidP="00F1567F">
            <w:r>
              <w:t>Født:</w:t>
            </w:r>
          </w:p>
          <w:p w:rsidR="00F1567F" w:rsidRDefault="00F1567F" w:rsidP="00F1567F"/>
        </w:tc>
      </w:tr>
      <w:tr w:rsidR="00F1567F" w:rsidTr="00F1567F">
        <w:trPr>
          <w:trHeight w:val="480"/>
        </w:trPr>
        <w:tc>
          <w:tcPr>
            <w:tcW w:w="4320" w:type="dxa"/>
          </w:tcPr>
          <w:p w:rsidR="00F1567F" w:rsidRDefault="00F1567F" w:rsidP="00F1567F">
            <w:r>
              <w:t xml:space="preserve">Adresse: </w:t>
            </w:r>
          </w:p>
        </w:tc>
        <w:tc>
          <w:tcPr>
            <w:tcW w:w="4860" w:type="dxa"/>
          </w:tcPr>
          <w:p w:rsidR="00F1567F" w:rsidRDefault="00F1567F" w:rsidP="00F1567F">
            <w:proofErr w:type="spellStart"/>
            <w:r>
              <w:t>Tlf</w:t>
            </w:r>
            <w:proofErr w:type="spellEnd"/>
            <w:r>
              <w:t xml:space="preserve">:                                      </w:t>
            </w:r>
            <w:proofErr w:type="spellStart"/>
            <w:r>
              <w:t>Mobiltlf</w:t>
            </w:r>
            <w:proofErr w:type="spellEnd"/>
            <w:r>
              <w:t>:</w:t>
            </w:r>
          </w:p>
        </w:tc>
      </w:tr>
    </w:tbl>
    <w:p w:rsidR="00F1567F" w:rsidRDefault="00F1567F" w:rsidP="00F1567F"/>
    <w:p w:rsidR="00F1567F" w:rsidRDefault="00F1567F" w:rsidP="00F1567F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3060"/>
        <w:gridCol w:w="3780"/>
      </w:tblGrid>
      <w:tr w:rsidR="00F1567F" w:rsidTr="00F1567F">
        <w:trPr>
          <w:trHeight w:val="420"/>
        </w:trPr>
        <w:tc>
          <w:tcPr>
            <w:tcW w:w="2340" w:type="dxa"/>
          </w:tcPr>
          <w:p w:rsidR="00F1567F" w:rsidRDefault="00F1567F" w:rsidP="00F1567F">
            <w:r>
              <w:t xml:space="preserve">Foresatte: </w:t>
            </w:r>
          </w:p>
          <w:p w:rsidR="00F1567F" w:rsidRDefault="00F1567F" w:rsidP="00F1567F"/>
        </w:tc>
        <w:tc>
          <w:tcPr>
            <w:tcW w:w="3060" w:type="dxa"/>
          </w:tcPr>
          <w:p w:rsidR="00F1567F" w:rsidRDefault="00F1567F" w:rsidP="00F1567F">
            <w:r>
              <w:t>Adresse:</w:t>
            </w:r>
          </w:p>
          <w:p w:rsidR="00F1567F" w:rsidRDefault="00F1567F" w:rsidP="00F1567F"/>
        </w:tc>
        <w:tc>
          <w:tcPr>
            <w:tcW w:w="3780" w:type="dxa"/>
          </w:tcPr>
          <w:p w:rsidR="00F1567F" w:rsidRDefault="00F1567F" w:rsidP="00F1567F">
            <w:proofErr w:type="spellStart"/>
            <w:r>
              <w:t>Tlf</w:t>
            </w:r>
            <w:proofErr w:type="spellEnd"/>
            <w:r>
              <w:t xml:space="preserve"> </w:t>
            </w:r>
            <w:proofErr w:type="spellStart"/>
            <w:r>
              <w:t>priv</w:t>
            </w:r>
            <w:proofErr w:type="spellEnd"/>
            <w:r>
              <w:t>.         jobb           mobil</w:t>
            </w:r>
          </w:p>
          <w:p w:rsidR="00F1567F" w:rsidRDefault="00F1567F" w:rsidP="00F1567F"/>
          <w:p w:rsidR="00F1567F" w:rsidRDefault="00F1567F" w:rsidP="00F1567F"/>
        </w:tc>
      </w:tr>
      <w:tr w:rsidR="00F1567F" w:rsidTr="00F1567F">
        <w:trPr>
          <w:trHeight w:val="290"/>
        </w:trPr>
        <w:tc>
          <w:tcPr>
            <w:tcW w:w="2340" w:type="dxa"/>
          </w:tcPr>
          <w:p w:rsidR="00F1567F" w:rsidRDefault="00F1567F" w:rsidP="00F1567F">
            <w:r>
              <w:t xml:space="preserve">Foresatte </w:t>
            </w:r>
          </w:p>
        </w:tc>
        <w:tc>
          <w:tcPr>
            <w:tcW w:w="3060" w:type="dxa"/>
          </w:tcPr>
          <w:p w:rsidR="00F1567F" w:rsidRDefault="00F1567F" w:rsidP="00F1567F">
            <w:r>
              <w:t>Adresse:</w:t>
            </w:r>
          </w:p>
        </w:tc>
        <w:tc>
          <w:tcPr>
            <w:tcW w:w="3780" w:type="dxa"/>
          </w:tcPr>
          <w:p w:rsidR="00F1567F" w:rsidRDefault="00F1567F" w:rsidP="00F1567F">
            <w:proofErr w:type="spellStart"/>
            <w:r>
              <w:t>Tlf</w:t>
            </w:r>
            <w:proofErr w:type="spellEnd"/>
            <w:r>
              <w:t xml:space="preserve"> </w:t>
            </w:r>
            <w:proofErr w:type="spellStart"/>
            <w:r>
              <w:t>priv</w:t>
            </w:r>
            <w:proofErr w:type="spellEnd"/>
            <w:r>
              <w:t>.         jobb           mobil</w:t>
            </w:r>
          </w:p>
          <w:p w:rsidR="00F1567F" w:rsidRDefault="00F1567F" w:rsidP="00F1567F"/>
        </w:tc>
      </w:tr>
    </w:tbl>
    <w:p w:rsidR="00F1567F" w:rsidRDefault="00F1567F" w:rsidP="00F1567F"/>
    <w:tbl>
      <w:tblPr>
        <w:tblW w:w="54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0"/>
      </w:tblGrid>
      <w:tr w:rsidR="00F1567F" w:rsidTr="00F1567F">
        <w:trPr>
          <w:trHeight w:val="344"/>
        </w:trPr>
        <w:tc>
          <w:tcPr>
            <w:tcW w:w="5400" w:type="dxa"/>
          </w:tcPr>
          <w:p w:rsidR="00F1567F" w:rsidRDefault="00F1567F" w:rsidP="00F1567F">
            <w:r>
              <w:t>Samtykkeskjema underskrevet dato:</w:t>
            </w:r>
          </w:p>
        </w:tc>
      </w:tr>
    </w:tbl>
    <w:p w:rsidR="00F1567F" w:rsidRDefault="00F1567F" w:rsidP="00F1567F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F1567F" w:rsidTr="00F1567F">
        <w:trPr>
          <w:trHeight w:val="900"/>
        </w:trPr>
        <w:tc>
          <w:tcPr>
            <w:tcW w:w="9180" w:type="dxa"/>
          </w:tcPr>
          <w:p w:rsidR="00F1567F" w:rsidRDefault="00F1567F" w:rsidP="00F1567F">
            <w:r>
              <w:t>Oppmøte i gruppa, datoer:</w:t>
            </w:r>
          </w:p>
        </w:tc>
      </w:tr>
    </w:tbl>
    <w:p w:rsidR="00F1567F" w:rsidRDefault="00F1567F" w:rsidP="00F1567F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F1567F" w:rsidTr="00F1567F">
        <w:trPr>
          <w:trHeight w:val="1080"/>
        </w:trPr>
        <w:tc>
          <w:tcPr>
            <w:tcW w:w="9180" w:type="dxa"/>
          </w:tcPr>
          <w:p w:rsidR="00F1567F" w:rsidRDefault="00F1567F" w:rsidP="00F1567F">
            <w:r>
              <w:t>Interesser/hobbyer:</w:t>
            </w:r>
          </w:p>
        </w:tc>
      </w:tr>
    </w:tbl>
    <w:p w:rsidR="00F1567F" w:rsidRDefault="00F1567F" w:rsidP="00F1567F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F1567F" w:rsidTr="00F1567F">
        <w:trPr>
          <w:trHeight w:val="1080"/>
        </w:trPr>
        <w:tc>
          <w:tcPr>
            <w:tcW w:w="9180" w:type="dxa"/>
          </w:tcPr>
          <w:p w:rsidR="00F1567F" w:rsidRDefault="00F1567F" w:rsidP="00F1567F">
            <w:r>
              <w:t>Ønsker/mål:</w:t>
            </w:r>
          </w:p>
        </w:tc>
      </w:tr>
    </w:tbl>
    <w:p w:rsidR="00F1567F" w:rsidRDefault="00F1567F" w:rsidP="00F1567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F1567F" w:rsidTr="00F1567F">
        <w:tc>
          <w:tcPr>
            <w:tcW w:w="9851" w:type="dxa"/>
          </w:tcPr>
          <w:p w:rsidR="00F1567F" w:rsidRPr="007E4847" w:rsidRDefault="00F1567F" w:rsidP="00F1567F">
            <w:pPr>
              <w:pStyle w:val="Topptekst"/>
              <w:tabs>
                <w:tab w:val="clear" w:pos="4536"/>
                <w:tab w:val="clear" w:pos="9072"/>
              </w:tabs>
              <w:rPr>
                <w:bCs/>
              </w:rPr>
            </w:pPr>
            <w:r w:rsidRPr="007E4847">
              <w:rPr>
                <w:bCs/>
              </w:rPr>
              <w:t>Straffesaker</w:t>
            </w:r>
          </w:p>
          <w:p w:rsidR="00F1567F" w:rsidRDefault="00F1567F" w:rsidP="00F1567F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</w:tbl>
    <w:p w:rsidR="00F1567F" w:rsidRDefault="00F1567F" w:rsidP="00F1567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F1567F" w:rsidTr="00F1567F">
        <w:tc>
          <w:tcPr>
            <w:tcW w:w="9851" w:type="dxa"/>
          </w:tcPr>
          <w:p w:rsidR="00F1567F" w:rsidRPr="007E4847" w:rsidRDefault="00F1567F" w:rsidP="00F1567F">
            <w:pPr>
              <w:rPr>
                <w:bCs/>
              </w:rPr>
            </w:pPr>
            <w:r w:rsidRPr="007E4847">
              <w:rPr>
                <w:bCs/>
              </w:rPr>
              <w:t>Meldinger i PO</w:t>
            </w:r>
          </w:p>
          <w:p w:rsidR="00F1567F" w:rsidRPr="007E4847" w:rsidRDefault="00F1567F" w:rsidP="00F1567F"/>
        </w:tc>
      </w:tr>
    </w:tbl>
    <w:p w:rsidR="00F1567F" w:rsidRDefault="00F1567F" w:rsidP="00F1567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F1567F" w:rsidTr="00F1567F">
        <w:tc>
          <w:tcPr>
            <w:tcW w:w="9851" w:type="dxa"/>
          </w:tcPr>
          <w:p w:rsidR="00F1567F" w:rsidRPr="007E4847" w:rsidRDefault="00F1567F" w:rsidP="00F1567F">
            <w:pPr>
              <w:rPr>
                <w:bCs/>
              </w:rPr>
            </w:pPr>
            <w:r w:rsidRPr="007E4847">
              <w:rPr>
                <w:bCs/>
              </w:rPr>
              <w:t>Dommer/Kjennelser</w:t>
            </w:r>
          </w:p>
          <w:p w:rsidR="00F1567F" w:rsidRDefault="00F1567F" w:rsidP="00F1567F"/>
        </w:tc>
      </w:tr>
    </w:tbl>
    <w:p w:rsidR="00F1567F" w:rsidRDefault="00F1567F" w:rsidP="00F1567F"/>
    <w:p w:rsidR="00F1567F" w:rsidRDefault="00F1567F" w:rsidP="00F1567F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F1567F" w:rsidTr="00F1567F">
        <w:trPr>
          <w:trHeight w:val="900"/>
        </w:trPr>
        <w:tc>
          <w:tcPr>
            <w:tcW w:w="9180" w:type="dxa"/>
          </w:tcPr>
          <w:p w:rsidR="00F1567F" w:rsidRDefault="00F1567F" w:rsidP="00F1567F">
            <w:r>
              <w:lastRenderedPageBreak/>
              <w:t>Evaluering:</w:t>
            </w:r>
          </w:p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  <w:p w:rsidR="00F1567F" w:rsidRDefault="00F1567F" w:rsidP="00F1567F"/>
        </w:tc>
      </w:tr>
    </w:tbl>
    <w:p w:rsidR="00F1567F" w:rsidRDefault="00F1567F" w:rsidP="00F1567F"/>
    <w:p w:rsidR="00F1567F" w:rsidRDefault="00F1567F" w:rsidP="00F1567F"/>
    <w:p w:rsidR="00F1567F" w:rsidRDefault="00F1567F" w:rsidP="00F1567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1170"/>
        <w:gridCol w:w="993"/>
        <w:gridCol w:w="5386"/>
      </w:tblGrid>
      <w:tr w:rsidR="00F1567F" w:rsidTr="00F1567F">
        <w:tc>
          <w:tcPr>
            <w:tcW w:w="9851" w:type="dxa"/>
            <w:gridSpan w:val="4"/>
          </w:tcPr>
          <w:p w:rsidR="00F1567F" w:rsidRDefault="00F1567F" w:rsidP="00F1567F">
            <w:pPr>
              <w:rPr>
                <w:b/>
                <w:bCs/>
              </w:rPr>
            </w:pPr>
            <w:bookmarkStart w:id="0" w:name="standardtekster"/>
            <w:bookmarkEnd w:id="0"/>
            <w:r>
              <w:rPr>
                <w:b/>
                <w:bCs/>
              </w:rPr>
              <w:t>Dato</w:t>
            </w:r>
          </w:p>
          <w:p w:rsidR="00F1567F" w:rsidRDefault="00F1567F" w:rsidP="00F1567F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F1567F" w:rsidTr="00F1567F">
        <w:tc>
          <w:tcPr>
            <w:tcW w:w="2302" w:type="dxa"/>
          </w:tcPr>
          <w:p w:rsidR="00F1567F" w:rsidRDefault="00F1567F" w:rsidP="00F1567F">
            <w:r>
              <w:t>Tiltak:</w:t>
            </w:r>
          </w:p>
        </w:tc>
        <w:tc>
          <w:tcPr>
            <w:tcW w:w="1170" w:type="dxa"/>
          </w:tcPr>
          <w:p w:rsidR="00F1567F" w:rsidRDefault="00F1567F" w:rsidP="00F1567F">
            <w:r>
              <w:t>Ansvarlig:</w:t>
            </w:r>
          </w:p>
        </w:tc>
        <w:tc>
          <w:tcPr>
            <w:tcW w:w="993" w:type="dxa"/>
          </w:tcPr>
          <w:p w:rsidR="00F1567F" w:rsidRDefault="00F1567F" w:rsidP="00F1567F">
            <w:proofErr w:type="spellStart"/>
            <w:r>
              <w:t>Gj.ført</w:t>
            </w:r>
            <w:proofErr w:type="spellEnd"/>
            <w:r>
              <w:t>:</w:t>
            </w:r>
          </w:p>
        </w:tc>
        <w:tc>
          <w:tcPr>
            <w:tcW w:w="5386" w:type="dxa"/>
          </w:tcPr>
          <w:p w:rsidR="00F1567F" w:rsidRDefault="00F1567F" w:rsidP="00F1567F">
            <w:r>
              <w:t>Kommentar:</w:t>
            </w:r>
          </w:p>
        </w:tc>
      </w:tr>
      <w:tr w:rsidR="00F1567F" w:rsidTr="00F1567F">
        <w:tc>
          <w:tcPr>
            <w:tcW w:w="2302" w:type="dxa"/>
          </w:tcPr>
          <w:p w:rsidR="00F1567F" w:rsidRDefault="00F1567F" w:rsidP="00F1567F"/>
          <w:p w:rsidR="00F1567F" w:rsidRDefault="00F1567F" w:rsidP="00F1567F"/>
        </w:tc>
        <w:tc>
          <w:tcPr>
            <w:tcW w:w="1170" w:type="dxa"/>
          </w:tcPr>
          <w:p w:rsidR="00F1567F" w:rsidRDefault="00F1567F" w:rsidP="00F1567F"/>
        </w:tc>
        <w:tc>
          <w:tcPr>
            <w:tcW w:w="993" w:type="dxa"/>
          </w:tcPr>
          <w:p w:rsidR="00F1567F" w:rsidRDefault="00F1567F" w:rsidP="00F1567F"/>
          <w:p w:rsidR="00F1567F" w:rsidRDefault="00F1567F" w:rsidP="00F1567F"/>
        </w:tc>
        <w:tc>
          <w:tcPr>
            <w:tcW w:w="5386" w:type="dxa"/>
          </w:tcPr>
          <w:p w:rsidR="00F1567F" w:rsidRDefault="00F1567F" w:rsidP="00F1567F"/>
        </w:tc>
      </w:tr>
    </w:tbl>
    <w:p w:rsidR="00F1567F" w:rsidRDefault="00F1567F" w:rsidP="00F1567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1170"/>
        <w:gridCol w:w="993"/>
        <w:gridCol w:w="5386"/>
      </w:tblGrid>
      <w:tr w:rsidR="00F1567F" w:rsidTr="00F1567F">
        <w:tc>
          <w:tcPr>
            <w:tcW w:w="9851" w:type="dxa"/>
            <w:gridSpan w:val="4"/>
          </w:tcPr>
          <w:p w:rsidR="00F1567F" w:rsidRDefault="00F1567F" w:rsidP="00F1567F">
            <w:pPr>
              <w:rPr>
                <w:b/>
                <w:bCs/>
              </w:rPr>
            </w:pPr>
            <w:r>
              <w:rPr>
                <w:b/>
                <w:bCs/>
              </w:rPr>
              <w:t>Dato</w:t>
            </w:r>
          </w:p>
          <w:p w:rsidR="00F1567F" w:rsidRDefault="00F1567F" w:rsidP="00F1567F"/>
        </w:tc>
      </w:tr>
      <w:tr w:rsidR="00F1567F" w:rsidTr="00F1567F">
        <w:tc>
          <w:tcPr>
            <w:tcW w:w="2302" w:type="dxa"/>
          </w:tcPr>
          <w:p w:rsidR="00F1567F" w:rsidRDefault="00F1567F" w:rsidP="00F1567F">
            <w:r>
              <w:t>Tiltak:</w:t>
            </w:r>
          </w:p>
        </w:tc>
        <w:tc>
          <w:tcPr>
            <w:tcW w:w="1170" w:type="dxa"/>
          </w:tcPr>
          <w:p w:rsidR="00F1567F" w:rsidRDefault="00F1567F" w:rsidP="00F1567F">
            <w:r>
              <w:t>Ansvarlig:</w:t>
            </w:r>
          </w:p>
        </w:tc>
        <w:tc>
          <w:tcPr>
            <w:tcW w:w="993" w:type="dxa"/>
          </w:tcPr>
          <w:p w:rsidR="00F1567F" w:rsidRDefault="00F1567F" w:rsidP="00F1567F">
            <w:proofErr w:type="spellStart"/>
            <w:r>
              <w:t>Gj.ført</w:t>
            </w:r>
            <w:proofErr w:type="spellEnd"/>
            <w:r>
              <w:t>:</w:t>
            </w:r>
          </w:p>
        </w:tc>
        <w:tc>
          <w:tcPr>
            <w:tcW w:w="5386" w:type="dxa"/>
          </w:tcPr>
          <w:p w:rsidR="00F1567F" w:rsidRDefault="00F1567F" w:rsidP="00F1567F">
            <w:r>
              <w:t>Kommentar:</w:t>
            </w:r>
          </w:p>
        </w:tc>
      </w:tr>
      <w:tr w:rsidR="00F1567F" w:rsidTr="00F1567F">
        <w:tc>
          <w:tcPr>
            <w:tcW w:w="2302" w:type="dxa"/>
          </w:tcPr>
          <w:p w:rsidR="00F1567F" w:rsidRDefault="00F1567F" w:rsidP="00F1567F"/>
        </w:tc>
        <w:tc>
          <w:tcPr>
            <w:tcW w:w="1170" w:type="dxa"/>
          </w:tcPr>
          <w:p w:rsidR="00F1567F" w:rsidRDefault="00F1567F" w:rsidP="00F1567F"/>
        </w:tc>
        <w:tc>
          <w:tcPr>
            <w:tcW w:w="993" w:type="dxa"/>
          </w:tcPr>
          <w:p w:rsidR="00F1567F" w:rsidRDefault="00F1567F" w:rsidP="00F1567F"/>
        </w:tc>
        <w:tc>
          <w:tcPr>
            <w:tcW w:w="5386" w:type="dxa"/>
          </w:tcPr>
          <w:p w:rsidR="00F1567F" w:rsidRDefault="00F1567F" w:rsidP="00F1567F"/>
        </w:tc>
      </w:tr>
    </w:tbl>
    <w:p w:rsidR="00F1567F" w:rsidRDefault="00F1567F" w:rsidP="00F1567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1170"/>
        <w:gridCol w:w="993"/>
        <w:gridCol w:w="5386"/>
      </w:tblGrid>
      <w:tr w:rsidR="00F1567F" w:rsidTr="00F1567F">
        <w:tc>
          <w:tcPr>
            <w:tcW w:w="9851" w:type="dxa"/>
            <w:gridSpan w:val="4"/>
          </w:tcPr>
          <w:p w:rsidR="00F1567F" w:rsidRDefault="00F1567F" w:rsidP="00F1567F">
            <w:pPr>
              <w:rPr>
                <w:b/>
                <w:bCs/>
              </w:rPr>
            </w:pPr>
            <w:r>
              <w:rPr>
                <w:b/>
                <w:bCs/>
              </w:rPr>
              <w:t>Dato</w:t>
            </w:r>
          </w:p>
          <w:p w:rsidR="00F1567F" w:rsidRDefault="00F1567F" w:rsidP="00F1567F"/>
        </w:tc>
      </w:tr>
      <w:tr w:rsidR="00F1567F" w:rsidTr="00F1567F">
        <w:trPr>
          <w:trHeight w:val="230"/>
        </w:trPr>
        <w:tc>
          <w:tcPr>
            <w:tcW w:w="2302" w:type="dxa"/>
          </w:tcPr>
          <w:p w:rsidR="00F1567F" w:rsidRDefault="00F1567F" w:rsidP="00F1567F">
            <w:r>
              <w:t>Tiltak:</w:t>
            </w:r>
          </w:p>
        </w:tc>
        <w:tc>
          <w:tcPr>
            <w:tcW w:w="1170" w:type="dxa"/>
          </w:tcPr>
          <w:p w:rsidR="00F1567F" w:rsidRDefault="00F1567F" w:rsidP="00F1567F">
            <w:r>
              <w:t>Ansvarlig:</w:t>
            </w:r>
          </w:p>
        </w:tc>
        <w:tc>
          <w:tcPr>
            <w:tcW w:w="993" w:type="dxa"/>
          </w:tcPr>
          <w:p w:rsidR="00F1567F" w:rsidRDefault="00F1567F" w:rsidP="00F1567F">
            <w:proofErr w:type="spellStart"/>
            <w:r>
              <w:t>Gj.ført</w:t>
            </w:r>
            <w:proofErr w:type="spellEnd"/>
            <w:r>
              <w:t>:</w:t>
            </w:r>
          </w:p>
        </w:tc>
        <w:tc>
          <w:tcPr>
            <w:tcW w:w="5386" w:type="dxa"/>
          </w:tcPr>
          <w:p w:rsidR="00F1567F" w:rsidRDefault="00F1567F" w:rsidP="00F1567F">
            <w:r>
              <w:t>Kommentar:</w:t>
            </w:r>
          </w:p>
        </w:tc>
      </w:tr>
      <w:tr w:rsidR="00F1567F" w:rsidTr="00F1567F">
        <w:trPr>
          <w:trHeight w:val="600"/>
        </w:trPr>
        <w:tc>
          <w:tcPr>
            <w:tcW w:w="2302" w:type="dxa"/>
          </w:tcPr>
          <w:p w:rsidR="00F1567F" w:rsidRDefault="00F1567F" w:rsidP="00F1567F"/>
          <w:p w:rsidR="00F1567F" w:rsidRDefault="00F1567F" w:rsidP="00F1567F"/>
        </w:tc>
        <w:tc>
          <w:tcPr>
            <w:tcW w:w="1170" w:type="dxa"/>
          </w:tcPr>
          <w:p w:rsidR="00F1567F" w:rsidRDefault="00F1567F" w:rsidP="00F1567F"/>
        </w:tc>
        <w:tc>
          <w:tcPr>
            <w:tcW w:w="993" w:type="dxa"/>
          </w:tcPr>
          <w:p w:rsidR="00F1567F" w:rsidRDefault="00F1567F" w:rsidP="00F1567F"/>
        </w:tc>
        <w:tc>
          <w:tcPr>
            <w:tcW w:w="5386" w:type="dxa"/>
          </w:tcPr>
          <w:p w:rsidR="00F1567F" w:rsidRDefault="00F1567F" w:rsidP="00F1567F"/>
        </w:tc>
      </w:tr>
    </w:tbl>
    <w:p w:rsidR="00994DBA" w:rsidRDefault="00994DBA" w:rsidP="00F1567F">
      <w:pPr>
        <w:rPr>
          <w:b/>
          <w:sz w:val="32"/>
          <w:szCs w:val="32"/>
        </w:rPr>
      </w:pPr>
    </w:p>
    <w:p w:rsidR="00994DBA" w:rsidRDefault="00994DBA" w:rsidP="00F1567F">
      <w:pPr>
        <w:rPr>
          <w:b/>
          <w:sz w:val="32"/>
          <w:szCs w:val="32"/>
        </w:rPr>
      </w:pPr>
    </w:p>
    <w:p w:rsidR="00994DBA" w:rsidRDefault="00994DBA" w:rsidP="00F1567F">
      <w:pPr>
        <w:rPr>
          <w:b/>
          <w:sz w:val="32"/>
          <w:szCs w:val="32"/>
        </w:rPr>
      </w:pPr>
      <w:bookmarkStart w:id="1" w:name="_GoBack"/>
      <w:bookmarkEnd w:id="1"/>
    </w:p>
    <w:p w:rsidR="009143FC" w:rsidRDefault="009143FC" w:rsidP="00F1567F">
      <w:pPr>
        <w:rPr>
          <w:b/>
          <w:sz w:val="32"/>
          <w:szCs w:val="32"/>
        </w:rPr>
      </w:pPr>
    </w:p>
    <w:p w:rsidR="009143FC" w:rsidRDefault="009143FC" w:rsidP="00F1567F">
      <w:pPr>
        <w:rPr>
          <w:b/>
          <w:sz w:val="32"/>
          <w:szCs w:val="32"/>
        </w:rPr>
      </w:pPr>
    </w:p>
    <w:p w:rsidR="00F1567F" w:rsidRDefault="00F1567F" w:rsidP="00F1567F"/>
    <w:p w:rsidR="00F1567F" w:rsidRDefault="00F1567F" w:rsidP="00F1567F"/>
    <w:p w:rsidR="00F1567F" w:rsidRDefault="00F1567F" w:rsidP="00F1567F"/>
    <w:p w:rsidR="00B3765D" w:rsidRDefault="00B3765D"/>
    <w:sectPr w:rsidR="00B3765D" w:rsidSect="00B37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3A57"/>
    <w:rsid w:val="003F106A"/>
    <w:rsid w:val="004D02F5"/>
    <w:rsid w:val="005B3352"/>
    <w:rsid w:val="009143FC"/>
    <w:rsid w:val="00994DBA"/>
    <w:rsid w:val="00B3765D"/>
    <w:rsid w:val="00F1567F"/>
    <w:rsid w:val="00F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1567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F1567F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3F738-7FDF-423F-AE6D-2D4F44D8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2F58F38C</Template>
  <TotalTime>13</TotalTime>
  <Pages>3</Pages>
  <Words>259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sse</cp:lastModifiedBy>
  <cp:revision>4</cp:revision>
  <dcterms:created xsi:type="dcterms:W3CDTF">2012-12-11T13:19:00Z</dcterms:created>
  <dcterms:modified xsi:type="dcterms:W3CDTF">2015-07-14T09:41:00Z</dcterms:modified>
</cp:coreProperties>
</file>